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370EE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6　变色龙</w:t>
      </w:r>
    </w:p>
    <w:p w14:paraId="77BD8FD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F5364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1．梳理小说的主要情节，了解故事的来龙去脉，把握课文大意。</w:t>
      </w:r>
    </w:p>
    <w:p w14:paraId="0AB9EA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2．抓住人物的言行举止，把握其心理活动，分析其形象。</w:t>
      </w:r>
    </w:p>
    <w:p w14:paraId="76D773E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3．了解讽刺小说的特点，品析其主要艺术手法。</w:t>
      </w:r>
    </w:p>
    <w:p w14:paraId="6A43BE2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17803E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44CCEB8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同学们，你们知道变色龙是什么吗？(展示变色龙图片)</w:t>
      </w:r>
    </w:p>
    <w:p w14:paraId="60EF17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色龙是一种生活在热带森林中的爬行动物，样子十分奇特，它最大的特征是能根据所处环境的变化而改变自身的颜色，从而达到保护自身的目的。不过，今天我们的任务可不是认识这种动物，而是认识一种像变色龙一样的人。大家也许会问，难道人也会变色吗？就让我们走进课文，一起看看吧。</w:t>
      </w:r>
    </w:p>
    <w:p w14:paraId="141A42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05E4F7D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目标导学一：认识作者，了解作品背景</w:t>
      </w:r>
    </w:p>
    <w:p w14:paraId="0A6119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契诃夫(1860－1904)，19世纪俄国伟大的批判现实主义作家。与法国的莫泊桑、美国的欧·亨利并称为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世界三大短篇小说家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。他的短篇小说，采取批判现实主义的创作方法，以犀利的笔锋直刺罪恶的社会，揭露小市民的庸俗和丑恶，抨击反动统治，批判黑暗的现实。</w:t>
      </w:r>
    </w:p>
    <w:p w14:paraId="20CFA2E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作品背景：</w:t>
      </w:r>
      <w:r>
        <w:rPr>
          <w:rFonts w:ascii="Times New Roman" w:hAnsi="Times New Roman" w:eastAsia="楷体_GB2312" w:cs="Times New Roman"/>
        </w:rPr>
        <w:t>《变色龙》作于1884年，正是在俄国民意党人刺杀亚历山大二世(1881)之后，亚历山大三世一上台，在竭力强化警察统治的同时，也搞了一些掩人耳</w:t>
      </w:r>
      <w:r>
        <w:rPr>
          <w:rFonts w:hint="eastAsia" w:ascii="Times New Roman" w:hAnsi="Times New Roman" w:eastAsia="楷体_GB2312" w:cs="Times New Roman"/>
        </w:rPr>
        <w:t>目的法令，给残暴的专制主义蒙上一层面纱。在这个时代，警察再不是果戈理时代随意用拳头揍人的警棍了，而是打着遵守法令的官腔，干着献媚邀功的勾当。契诃夫刻画的警官奥楚蔑洛夫正是沙皇专制统治下警察的缩影。</w:t>
      </w:r>
    </w:p>
    <w:p w14:paraId="62DA2C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目标导学二：阅读全文，梳理故事情节</w:t>
      </w:r>
    </w:p>
    <w:p w14:paraId="192FD3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1．阅读全文，说说本文故事是围绕什么展开的。</w:t>
      </w:r>
    </w:p>
    <w:p w14:paraId="678418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故事围绕警官奥楚蔑洛夫处理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狗咬人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案件，探究狗的主人是谁展开的。</w:t>
      </w:r>
    </w:p>
    <w:p w14:paraId="0D43A1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2．小说中，随着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狗的主人是谁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的猜测不断改变，奥楚蔑洛夫的态度和裁断也左右摇摆，请你结合课文思考探究第一题，梳理本文故事情节。</w:t>
      </w:r>
    </w:p>
    <w:p w14:paraId="0C2E8A37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不知是谁家的狗——错在狗——弄死狗，惩罚主人</w:t>
      </w:r>
    </w:p>
    <w:p w14:paraId="67D9297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将军家的狗——错在被咬的人</w:t>
      </w:r>
    </w:p>
    <w:p w14:paraId="5A71992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不是将军家的狗——错在狗——教训狗及其主人</w:t>
      </w:r>
    </w:p>
    <w:p w14:paraId="47B47269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也许是将军家的狗——错在被咬的人</w:t>
      </w:r>
    </w:p>
    <w:p w14:paraId="213EDF81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不是将军的狗——错在狗——弄死狗</w:t>
      </w:r>
    </w:p>
    <w:p w14:paraId="7E48865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是将军哥哥的狗——错在被咬的人——恐吓赫留金</w:t>
      </w:r>
    </w:p>
    <w:p w14:paraId="08427C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</w:t>
      </w:r>
      <w:r>
        <w:rPr>
          <w:rFonts w:hint="eastAsia" w:ascii="Times New Roman" w:hAnsi="Times New Roman" w:eastAsia="黑体" w:cs="Times New Roman"/>
        </w:rPr>
        <w:t>文章，初步把握人物形象</w:t>
      </w:r>
    </w:p>
    <w:p w14:paraId="23849E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1．从奥楚蔑洛夫的态度变化中我们可以看出，奥楚蔑洛夫是一个怎样的形象？</w:t>
      </w:r>
    </w:p>
    <w:p w14:paraId="5E25CD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可以看出奥楚蔑洛夫是一个趋炎附势、见风使舵的势利警官形象。</w:t>
      </w:r>
    </w:p>
    <w:p w14:paraId="1715F8E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27FFE8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辨析人物描写，分析人物性格。</w:t>
      </w:r>
    </w:p>
    <w:p w14:paraId="6E95BB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2．文中为了刻画奥楚蔑洛夫趋炎附势、见风使舵的形象，运用了大量人物描写方法，请你结合文本具体的语句做简要分析。</w:t>
      </w:r>
    </w:p>
    <w:p w14:paraId="7767A4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(1)警官奥楚蔑洛夫穿着新的军大衣，提</w:t>
      </w:r>
      <w:r>
        <w:rPr>
          <w:rFonts w:hint="eastAsia" w:ascii="Times New Roman" w:hAnsi="Times New Roman" w:cs="Times New Roman"/>
        </w:rPr>
        <w:t>着小包，穿过市场的广场。</w:t>
      </w:r>
    </w:p>
    <w:p w14:paraId="179C1A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运用外貌描写，句中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军大衣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是沙皇警官的标志，也是他装腔作势、用以吓人的工具，交代了奥楚蔑洛夫的身份。</w:t>
      </w:r>
    </w:p>
    <w:p w14:paraId="46DD957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你把这条狗带到将军家里去，问问清楚。就说这狗是我找着，派人送上的。告诉他们别再把狗放到街上来了。</w:t>
      </w:r>
      <w:r>
        <w:rPr>
          <w:rFonts w:hAnsi="宋体" w:cs="Times New Roman"/>
        </w:rPr>
        <w:t>”</w:t>
      </w:r>
    </w:p>
    <w:p w14:paraId="1F196A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运用语言描写，强调狗是自己找到的，这是邀功的小人的谄媚姿态，表现了奥楚蔑洛夫趋炎附势、当面说谎的特点。</w:t>
      </w:r>
    </w:p>
    <w:p w14:paraId="1EBC25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他哥哥来啦？是乌拉吉米尔·伊凡尼</w:t>
      </w:r>
      <w:r>
        <w:rPr>
          <w:rFonts w:hint="eastAsia" w:ascii="Times New Roman" w:hAnsi="Times New Roman" w:cs="Times New Roman"/>
        </w:rPr>
        <w:t>奇吗？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奥楚蔑洛夫问，整个脸上洋溢着含笑的温情。</w:t>
      </w:r>
    </w:p>
    <w:p w14:paraId="1A7092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运用语言、神态描写，句中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洋溢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是充分流露的意思，形象刻画了奥楚蔑洛夫趋炎附势、阿谀奉承的丑态。</w:t>
      </w:r>
    </w:p>
    <w:p w14:paraId="747600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我早晚要收拾你！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奥楚蔑洛夫向他恐吓说，裹紧大衣，穿过市场的广场径自走了。</w:t>
      </w:r>
    </w:p>
    <w:p w14:paraId="21929C0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运用语言、动作描写，写出了奥楚蔑洛夫力图保持自己的威风，但对于自己不光彩的表演，又有些难堪的情态，呈现在人们面前的是一个沙皇走狗夹着尾巴狼狈而逃的形象。</w:t>
      </w:r>
    </w:p>
    <w:p w14:paraId="631B619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2A41C4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文中运用人物描写的地方很多，这里仅作抛砖引玉之用，教师宜引导学生自主分析，多角度把握奥楚蔑洛夫的人物形象。</w:t>
      </w:r>
    </w:p>
    <w:p w14:paraId="6E4F4C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目标导学四：把握细节描写</w:t>
      </w:r>
    </w:p>
    <w:p w14:paraId="461EB4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1．细节描写是本文突出人物形象的重要手段。请同学们在文中找出警官奥楚蔑洛夫脱穿大衣的细节描写，想想这些细节表现了什么。</w:t>
      </w:r>
    </w:p>
    <w:p w14:paraId="5CD0B2B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(1)当人群里有人说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这好像是席加洛夫将军家的狗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，警官奥楚蔑洛夫一听，</w:t>
      </w:r>
      <w:r>
        <w:rPr>
          <w:rFonts w:hint="eastAsia" w:ascii="Times New Roman" w:hAnsi="Times New Roman" w:eastAsia="楷体_GB2312" w:cs="Times New Roman"/>
        </w:rPr>
        <w:t>吓出了一身冷汗，一个脱大衣的动作，一句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天这么热，看样子多半要下雨了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，掩盖对初判的惴惴不安和出尔反尔的狼狈相，为他若无其事的否定原判作掩护。</w:t>
      </w:r>
    </w:p>
    <w:p w14:paraId="2F72F6B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</w:rPr>
        <w:t>2)当人群里有人说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没错儿，将军家的！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警官又吃了一惊，赶紧叫巡警给他穿上大衣。由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，反映了奥楚蔑洛夫的恐惧心理，穿大衣只是一种掩饰窘态的动作。</w:t>
      </w:r>
    </w:p>
    <w:p w14:paraId="250153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文末写奥楚蔑洛夫处理完狗咬人事件后，恐吓了赫留金，裹紧大衣走了。这里第四次写大衣，与开头相呼应。文章通过一脱一穿，一热一冷的细节描写，反映出人物的复杂心理活动，也表现了奥楚蔑洛夫反复无常、见风使舵、媚</w:t>
      </w:r>
      <w:r>
        <w:rPr>
          <w:rFonts w:hint="eastAsia" w:ascii="Times New Roman" w:hAnsi="Times New Roman" w:eastAsia="楷体_GB2312" w:cs="Times New Roman"/>
        </w:rPr>
        <w:t>上欺下的丑态。</w:t>
      </w:r>
    </w:p>
    <w:p w14:paraId="39396F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2．文章几次写到赫留金的手指头？想想这些细节描写表现了什么。</w:t>
      </w:r>
    </w:p>
    <w:p w14:paraId="3A738E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(1)赫留金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举起右手，把一个血淋淋的手指头伸给人们看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血淋淋的手指头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表明赫留金作为一个受害者的身份。把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手指头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一面胜利的旗帜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，因为赫留金把它作为要求主持公道，甚至要求赔偿的证据。(2)奥楚蔑洛夫听人群里有人说是将军家的狗时，就对赫留金的手指头做了新的结论。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手指头一定是给小钉子弄破的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，想得到一笔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赔偿费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，这判断使赫留金由受害人转眼成了敲诈者。(3</w:t>
      </w:r>
      <w:r>
        <w:rPr>
          <w:rFonts w:hint="eastAsia" w:ascii="Times New Roman" w:hAnsi="Times New Roman" w:eastAsia="楷体_GB2312" w:cs="Times New Roman"/>
        </w:rPr>
        <w:t>)在人群里又有人说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没错儿，将军家的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时，奥楚蔑洛夫训斥赫留金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你这混蛋，把手放下来！不用把你那蠢手指头伸出来！怪你自己不好！</w:t>
      </w:r>
      <w:r>
        <w:rPr>
          <w:rFonts w:hint="eastAsia" w:hAnsi="宋体" w:cs="Times New Roman"/>
        </w:rPr>
        <w:t>……”</w:t>
      </w:r>
      <w:r>
        <w:rPr>
          <w:rFonts w:hint="eastAsia" w:ascii="Times New Roman" w:hAnsi="Times New Roman" w:eastAsia="楷体_GB2312" w:cs="Times New Roman"/>
        </w:rPr>
        <w:t>这时赫留金手指头的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蠢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不好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成了冒犯名种狗的罪证。(</w:t>
      </w:r>
      <w:r>
        <w:rPr>
          <w:rFonts w:ascii="Times New Roman" w:hAnsi="Times New Roman" w:eastAsia="楷体_GB2312" w:cs="Times New Roman"/>
        </w:rPr>
        <w:t>4)奥楚蔑洛夫当着普洛诃尔的面赞美小狗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还不赖，怪伶俐的，一口就咬破了这家伙的手指头！哈哈哈</w:t>
      </w:r>
      <w:r>
        <w:rPr>
          <w:rFonts w:hAnsi="宋体" w:cs="Times New Roman"/>
        </w:rPr>
        <w:t>……”</w:t>
      </w:r>
      <w:r>
        <w:rPr>
          <w:rFonts w:ascii="Times New Roman" w:hAnsi="Times New Roman" w:eastAsia="楷体_GB2312" w:cs="Times New Roman"/>
        </w:rPr>
        <w:t>这时赫留金的手指头成了活该被咬的对象，由于将军的权势，不但狗成了可爱的，连咬人都成了美德。</w:t>
      </w:r>
    </w:p>
    <w:p w14:paraId="2F7216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小结：</w:t>
      </w:r>
      <w:r>
        <w:rPr>
          <w:rFonts w:ascii="Times New Roman" w:hAnsi="Times New Roman" w:eastAsia="楷体_GB2312" w:cs="Times New Roman"/>
        </w:rPr>
        <w:t>总之，手指头的细节描写写出了赫留金的命运和遭遇，它反映出奥楚蔑洛夫见风使舵、媚上欺下的卑</w:t>
      </w:r>
      <w:r>
        <w:rPr>
          <w:rFonts w:hint="eastAsia" w:ascii="Times New Roman" w:hAnsi="Times New Roman" w:eastAsia="楷体_GB2312" w:cs="Times New Roman"/>
        </w:rPr>
        <w:t>劣品质，突出了沙皇统治下社会的黑暗。</w:t>
      </w:r>
    </w:p>
    <w:p w14:paraId="0980C9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目标导学五：分析讽刺艺术，把握文章主旨</w:t>
      </w:r>
    </w:p>
    <w:p w14:paraId="5BB6CF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1．作为一篇讽刺小说，本文主要运用了哪些写作手法表现讽刺艺术？</w:t>
      </w:r>
    </w:p>
    <w:p w14:paraId="496E545B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夸张。讽刺小说往往离不开夸张，本文也是如此。在短短的时间里，随着狗的主人的身份不断变化，奥楚蔑洛夫的态度也发生了多次变化。变化之快，跨度之大，令人瞠目。夸张手法的巧妙运用，使人物性格鲜明突出，给人留下了深刻的</w:t>
      </w:r>
      <w:r>
        <w:rPr>
          <w:rFonts w:hint="eastAsia" w:ascii="Times New Roman" w:hAnsi="Times New Roman" w:eastAsia="楷体_GB2312" w:cs="Times New Roman"/>
        </w:rPr>
        <w:t>印象。</w:t>
      </w:r>
    </w:p>
    <w:p w14:paraId="76EA9FA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对比。奥楚蔑洛夫面对狗主人身份的变化，不停地改变着自己的态度，时而威风凛凛，时而奴颜婢膝，一会儿痛骂小狗是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疯狗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下贱胚子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，一会儿又夸小狗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名贵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伶俐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，前后矛盾，对比鲜明，自己打自己的嘴巴，使小说的喜剧效果更加突出。</w:t>
      </w:r>
    </w:p>
    <w:p w14:paraId="3EFC26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2．自然界中变色龙随着周围环境的变化而不断变色，是出于生存的本能。而奥楚蔑洛夫几次变色又是为了什么？作者通过他的言行揭示了一种怎样的社会现象？</w:t>
      </w:r>
    </w:p>
    <w:p w14:paraId="751681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奥楚蔑洛夫之所以几次变色，是因为他不敢得罪权贵，哪</w:t>
      </w:r>
      <w:r>
        <w:rPr>
          <w:rFonts w:hint="eastAsia" w:ascii="Times New Roman" w:hAnsi="Times New Roman" w:eastAsia="楷体_GB2312" w:cs="Times New Roman"/>
        </w:rPr>
        <w:t>怕仅仅是权贵家的一条狗。这样的一个小官僚，面对一般群众的时候，他往往会摆出一副官架子，在众人面前拿腔作调、作威作福。而面对权贵，却是一副奴颜婢膝的样子。这样的人物是当时社会的必然产物。像奥楚蔑洛夫这样的小官僚，为了生存，不得不用丧失人格和尊严来换取生存的空间。这样的人物虽然可恨，但作者批判的锋芒其实更多的是指向当时腐朽专制的社会，指向孕育这种奴性人格的土壤。透过这条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变色龙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，我们看到了当时俄国社会中媚上欺下、见风使舵的腐败风气，看到了当时俄国社会的黑暗与腐朽，也看到了作者对这类社会现象的深恶痛绝和辛辣的讽刺。</w:t>
      </w:r>
    </w:p>
    <w:p w14:paraId="006525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3．小说结尾写道：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普洛诃尔喊一声那条狗的名字，带着它从木柴厂走了。那群人就对着赫留金哈哈大笑。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那群人笑什么呢？为什么笑？由围观的群众和当时的环境，可以看出俄国社会的哪些弊病？</w:t>
      </w:r>
    </w:p>
    <w:p w14:paraId="564AE04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甲生：笑赫留金事与愿违，他本来想得到赔偿，结果却是一场空。</w:t>
      </w:r>
    </w:p>
    <w:p w14:paraId="093401E4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乙生：笑赫留金偏偏遇上了奥楚蔑洛夫这样一个警官。他见风使舵，媚上欺下，一副统治者奴才的嘴脸；笑赫留金偏偏遇上了这样一条狗。如果这狗的主人不是将军的哥哥，结果就不一定这样了。</w:t>
      </w:r>
    </w:p>
    <w:p w14:paraId="1BFB264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丙生：笑这个社会里，一人</w:t>
      </w:r>
      <w:r>
        <w:rPr>
          <w:rFonts w:hint="eastAsia" w:ascii="Times New Roman" w:hAnsi="Times New Roman" w:eastAsia="楷体_GB2312" w:cs="Times New Roman"/>
        </w:rPr>
        <w:t>得势，鸡犬升天；笑当时穷人不如富人家的一条狗。</w:t>
      </w:r>
    </w:p>
    <w:p w14:paraId="61732B4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对围观群众的描写深刻地揭示了当时小市民阶层的麻木、庸俗、愚昧，也揭示了当时俄国社会的病态。社会环境的冷清、萧条，这正是军警宪兵当道的沙皇统治下的俄国社会的写照，交代了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案子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发生的社会背景。</w:t>
      </w:r>
    </w:p>
    <w:p w14:paraId="62F080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4．这篇小说的主题是什么？</w:t>
      </w:r>
    </w:p>
    <w:p w14:paraId="732008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本文通过叙述警官奥楚蔑洛夫在街头处理狗咬人事件的经过，塑造了一个见风使舵、趋炎附势、媚上欺下的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变色龙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形象，深刻地揭露了当时沙皇俄国的黑暗社会现实，无情地鞭挞了沙皇走狗的丑恶灵</w:t>
      </w:r>
      <w:r>
        <w:rPr>
          <w:rFonts w:hint="eastAsia" w:ascii="Times New Roman" w:hAnsi="Times New Roman" w:eastAsia="楷体_GB2312" w:cs="Times New Roman"/>
        </w:rPr>
        <w:t>魂，也揭示了小市民阶层的麻木、庸俗和愚昧。</w:t>
      </w:r>
    </w:p>
    <w:p w14:paraId="6126A4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2094952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\a\vs4\al(变,色,龙)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\b\lc\{\rc\}(\a\vs4\al\co1(\a\vs4\al(细节描写)\b\lc\{(\a\vs4\al\co1(脱穿大衣,\a\vs4\al(赫留金的,手指头))),讽刺艺术\b\lc\{(\a\vs4\al\co1(夸张,对比))))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奥楚蔑洛夫：见风使舵、趋炎</w:t>
      </w:r>
    </w:p>
    <w:p w14:paraId="2A178C9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附势、媚上欺下</w:t>
      </w:r>
    </w:p>
    <w:p w14:paraId="3A47A0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沙皇俄国：社会黑暗，</w:t>
      </w:r>
    </w:p>
    <w:p w14:paraId="7B235DC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沙皇</w:t>
      </w:r>
      <w:r>
        <w:rPr>
          <w:rFonts w:hint="eastAsia" w:ascii="Times New Roman" w:hAnsi="Times New Roman" w:cs="Times New Roman"/>
        </w:rPr>
        <w:t>走狗灵魂丑恶</w:t>
      </w:r>
    </w:p>
    <w:p w14:paraId="38CD68F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小市民麻木、庸俗、愚昧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280DA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17E75F1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2D0CD46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1.通过人物前后的态度变化引导学生探究人物形象，进而结合当时的社会背景揭示小说的主题。</w:t>
            </w:r>
          </w:p>
          <w:p w14:paraId="6D62DE4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2．教学环节清晰流畅，层层推进，利于学生学习。</w:t>
            </w:r>
          </w:p>
        </w:tc>
      </w:tr>
      <w:tr w14:paraId="1390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00B0BF5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1210B1B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教学过程中，给学生独立思考及表达的机会较少，偏向知识灌输，后续教学中需调整。</w:t>
            </w:r>
          </w:p>
        </w:tc>
      </w:tr>
    </w:tbl>
    <w:p w14:paraId="403DF90A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1F720DA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B161A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99C57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BC19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665B2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291AF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8975C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87DFD"/>
    <w:rsid w:val="004073DB"/>
    <w:rsid w:val="00891675"/>
    <w:rsid w:val="009740BC"/>
    <w:rsid w:val="00A23ACD"/>
    <w:rsid w:val="00D116CB"/>
    <w:rsid w:val="1D3638F1"/>
    <w:rsid w:val="34372649"/>
    <w:rsid w:val="3E087DF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3520</Words>
  <Characters>3570</Characters>
  <Lines>29</Lines>
  <Paragraphs>8</Paragraphs>
  <TotalTime>0</TotalTime>
  <ScaleCrop>false</ScaleCrop>
  <LinksUpToDate>false</LinksUpToDate>
  <CharactersWithSpaces>3573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2018-05-31T09:59:00Z</dcterms:created>
  <dc:creator>Ulysses</dc:creator>
  <cp:lastModifiedBy>上帝掷骰子吗</cp:lastModifiedBy>
  <dcterms:modified xsi:type="dcterms:W3CDTF">2025-08-06T09:10:56Z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EC0E0830E51644219D27987FF1AEAC5E_12</vt:lpwstr>
  </property>
</Properties>
</file>